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3404C8" w:rsidRPr="00C017DF" w14:paraId="1024300D" w14:textId="77777777" w:rsidTr="005F0BD1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66D5820" w14:textId="77777777" w:rsidR="003404C8" w:rsidRPr="006E3F12" w:rsidRDefault="003404C8" w:rsidP="00ED2F51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BDA77ED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32"/>
                <w:szCs w:val="20"/>
              </w:rPr>
              <w:t>L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73790B1" w14:textId="77777777" w:rsidR="003404C8" w:rsidRPr="005D277D" w:rsidRDefault="003404C8" w:rsidP="00ED2F51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B6CF16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5F0BD1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101A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01ACC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101ACC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101A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01A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01A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01A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01A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01A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01A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65335156" w14:textId="77777777" w:rsidR="003404C8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C441FB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04C8" w:rsidRPr="00C017DF" w14:paraId="6C0F0D4A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57540B8F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C4690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F3BE571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17DE05CE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17CF0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5772D981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3404C8" w:rsidRPr="00C017DF" w14:paraId="60726755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87DD183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DDB4B5C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0E6C7CF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08C43AA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600CA713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3404C8" w:rsidRPr="00C017DF" w14:paraId="293EA393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FF30325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8CC5F0F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63679A43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895F80D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4C59B9ED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3404C8" w:rsidRPr="00C017DF" w14:paraId="5D0103F9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6315F626" w14:textId="77777777" w:rsidR="003404C8" w:rsidRPr="00C017DF" w:rsidRDefault="003404C8" w:rsidP="00ED2F51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C90EF0A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3F2F274D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F03988E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1800426D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404C8" w:rsidRPr="00C017DF" w14:paraId="1543C71B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0B024007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05EF47A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05D5E569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9CE8EA2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0442E47A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404C8" w:rsidRPr="00C017DF" w14:paraId="1485D210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43A25C8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25C854BB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1675311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43EA7171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40ED3B8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17DD0141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404C8" w:rsidRPr="00C017DF" w14:paraId="2583A9F5" w14:textId="77777777" w:rsidTr="00ED2F5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CD8732C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6C74423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658DD4F2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0D2F26C7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4EF521E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4C2E4115" w14:textId="77777777" w:rsidR="003404C8" w:rsidRPr="00C017DF" w:rsidRDefault="003404C8" w:rsidP="00ED2F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471BE1FD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13B9736A" w14:textId="48019B93" w:rsidR="00615814" w:rsidRDefault="00630E5C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Tijdslimiet: </w:t>
      </w:r>
      <w:r w:rsidR="00747CDA">
        <w:rPr>
          <w:rFonts w:ascii="Arial" w:hAnsi="Arial" w:cs="Arial"/>
          <w:b/>
          <w:bCs/>
          <w:sz w:val="20"/>
          <w:szCs w:val="20"/>
        </w:rPr>
        <w:t>1 minuut per deelnemer</w:t>
      </w:r>
    </w:p>
    <w:p w14:paraId="4C8D6E71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070"/>
        <w:gridCol w:w="1134"/>
        <w:gridCol w:w="1134"/>
        <w:gridCol w:w="992"/>
        <w:gridCol w:w="992"/>
        <w:gridCol w:w="1077"/>
        <w:gridCol w:w="1333"/>
      </w:tblGrid>
      <w:tr w:rsidR="00C017DF" w:rsidRPr="00C017DF" w14:paraId="41A1B97A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8D2C315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14:paraId="7892FB41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9BDEBC4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60AA17C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20E1DF60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14432ABD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14:paraId="6FCB455C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33" w:type="dxa"/>
          </w:tcPr>
          <w:p w14:paraId="6430DD2B" w14:textId="77777777" w:rsidR="00C017DF" w:rsidRPr="00C017DF" w:rsidRDefault="00615814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</w:t>
            </w:r>
          </w:p>
        </w:tc>
      </w:tr>
      <w:tr w:rsidR="00C017DF" w:rsidRPr="00C017DF" w14:paraId="56F5354D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745544A6" w14:textId="77777777" w:rsidR="00C017DF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1070" w:type="dxa"/>
          </w:tcPr>
          <w:p w14:paraId="0637918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D61626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1C7530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AC893EB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BDF8447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18E24C78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C9C65AB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60E49879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80A9F32" w14:textId="77777777" w:rsidR="00C017DF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Vrije zit </w:t>
            </w:r>
          </w:p>
        </w:tc>
        <w:tc>
          <w:tcPr>
            <w:tcW w:w="1070" w:type="dxa"/>
          </w:tcPr>
          <w:p w14:paraId="6A89FAE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6C7E63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397475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A3573D7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FA9AF96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BC1D4F8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614393C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2320FB62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3CBA4674" w14:textId="77777777" w:rsidR="00C017DF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AC5736">
              <w:rPr>
                <w:rFonts w:ascii="Arial" w:hAnsi="Arial" w:cs="Arial"/>
                <w:b/>
                <w:bCs/>
                <w:sz w:val="20"/>
                <w:szCs w:val="20"/>
              </w:rPr>
              <w:t>-vlag</w:t>
            </w:r>
          </w:p>
        </w:tc>
        <w:tc>
          <w:tcPr>
            <w:tcW w:w="1070" w:type="dxa"/>
          </w:tcPr>
          <w:p w14:paraId="512DAA9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F5D2D2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A5A112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1212721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FE6CC91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1442BDA1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F7192F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736" w:rsidRPr="00C017DF" w14:paraId="047118D3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358A1AA" w14:textId="77777777" w:rsidR="00AC5736" w:rsidRDefault="005F0BD1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</w:tc>
        <w:tc>
          <w:tcPr>
            <w:tcW w:w="1070" w:type="dxa"/>
          </w:tcPr>
          <w:p w14:paraId="3A3EC00A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5A0BD6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84E02A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D9899C7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2503E0F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0B69AC54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004D520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736" w:rsidRPr="00C017DF" w14:paraId="387F1189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01D21539" w14:textId="77777777" w:rsidR="00AC5736" w:rsidRDefault="00AC5736" w:rsidP="00615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="00615814">
              <w:rPr>
                <w:rFonts w:ascii="Arial" w:hAnsi="Arial" w:cs="Arial"/>
                <w:b/>
                <w:bCs/>
                <w:sz w:val="20"/>
                <w:szCs w:val="20"/>
              </w:rPr>
              <w:t>oorwaarts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opzwaaien</w:t>
            </w:r>
          </w:p>
        </w:tc>
        <w:tc>
          <w:tcPr>
            <w:tcW w:w="1070" w:type="dxa"/>
          </w:tcPr>
          <w:p w14:paraId="7384D284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8D159B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82AB42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3F0D58C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93D3C25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2D391A94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2BD7005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3D04EB2C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7DD08491" w14:textId="77777777" w:rsidR="00C017DF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Halve molen</w:t>
            </w:r>
            <w:r w:rsidR="00C017DF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437AB0AD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D8BC61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BFC5C9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D135CC0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ADA1C73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3C82346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A2232D4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5814" w:rsidRPr="00C017DF" w14:paraId="73DDA2B0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00BED001" w14:textId="77777777" w:rsidR="00615814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Achterwaarts opzwaaien</w:t>
            </w:r>
          </w:p>
        </w:tc>
        <w:tc>
          <w:tcPr>
            <w:tcW w:w="1070" w:type="dxa"/>
          </w:tcPr>
          <w:p w14:paraId="333E61BF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38BCBE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ADC0FE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6D1AB2A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4A02A66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F87511C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53F9902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5814" w:rsidRPr="00C017DF" w14:paraId="096F0602" w14:textId="77777777" w:rsidTr="00254188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8B72649" w14:textId="77777777" w:rsidR="00615814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Binnenwaartse afsprong</w:t>
            </w:r>
          </w:p>
        </w:tc>
        <w:tc>
          <w:tcPr>
            <w:tcW w:w="1070" w:type="dxa"/>
          </w:tcPr>
          <w:p w14:paraId="45448B2C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9BE9DA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674C5B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6E8F1C8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19084BD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040FC88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824DE41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3463C85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88C59DD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4"/>
      </w:tblGrid>
      <w:tr w:rsidR="00254188" w:rsidRPr="00744A50" w14:paraId="266CE20B" w14:textId="77777777" w:rsidTr="00744A50">
        <w:tc>
          <w:tcPr>
            <w:tcW w:w="9494" w:type="dxa"/>
            <w:shd w:val="clear" w:color="auto" w:fill="auto"/>
          </w:tcPr>
          <w:p w14:paraId="7B6038D1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3570B059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2A1B14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5D927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C82AD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20EEA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711188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BA481B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A28763F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3D4D15D8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</w:tblGrid>
      <w:tr w:rsidR="00254188" w:rsidRPr="00744A50" w14:paraId="65F09C77" w14:textId="77777777" w:rsidTr="00744A50">
        <w:tc>
          <w:tcPr>
            <w:tcW w:w="1134" w:type="dxa"/>
            <w:shd w:val="clear" w:color="auto" w:fill="auto"/>
          </w:tcPr>
          <w:p w14:paraId="514BD9D5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88" w:rsidRPr="00744A50" w14:paraId="15A16391" w14:textId="77777777" w:rsidTr="00744A50">
        <w:tc>
          <w:tcPr>
            <w:tcW w:w="1134" w:type="dxa"/>
            <w:shd w:val="clear" w:color="auto" w:fill="auto"/>
          </w:tcPr>
          <w:p w14:paraId="5AAF6422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B7564C6" w14:textId="77777777" w:rsidR="00615814" w:rsidRPr="00C017DF" w:rsidRDefault="00615814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Totaal van de verplichte oefeningen</w:t>
      </w:r>
      <w:r>
        <w:rPr>
          <w:rFonts w:ascii="Arial" w:hAnsi="Arial" w:cs="Arial"/>
          <w:b/>
          <w:bCs/>
          <w:sz w:val="20"/>
          <w:szCs w:val="20"/>
        </w:rPr>
        <w:br/>
        <w:t>/ 6 voltigeurs</w:t>
      </w:r>
    </w:p>
    <w:p w14:paraId="11A7FB7D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7467B21D" w14:textId="77777777" w:rsidR="00C017DF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254188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50623">
        <w:rPr>
          <w:rFonts w:ascii="Arial" w:hAnsi="Arial" w:cs="Arial"/>
          <w:b/>
          <w:sz w:val="20"/>
          <w:szCs w:val="20"/>
        </w:rPr>
        <w:t>/8</w:t>
      </w:r>
      <w:r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4928FC38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744A50" w14:paraId="4CF5AFA7" w14:textId="77777777" w:rsidTr="00744A50">
        <w:tc>
          <w:tcPr>
            <w:tcW w:w="2098" w:type="dxa"/>
            <w:shd w:val="clear" w:color="auto" w:fill="auto"/>
          </w:tcPr>
          <w:p w14:paraId="4460C995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50223FC8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86064E6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750B8D1D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7318F44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2351F5C0" w14:textId="77777777" w:rsidR="00C017DF" w:rsidRPr="00C017DF" w:rsidRDefault="00615814" w:rsidP="00C017DF">
      <w:pPr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7C64946A">
          <v:line id="_x0000_s1047" style="position:absolute;z-index:251656704" from="-39.1pt,2.05pt" to="518.9pt,2.05pt">
            <v:stroke dashstyle="1 1" endcap="round"/>
          </v:line>
        </w:pict>
      </w:r>
    </w:p>
    <w:p w14:paraId="1A4D9C9F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2E7E3962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B6C323A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40CFBBCE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399EAAC2">
          <v:line id="_x0000_s1049" style="position:absolute;z-index:251658752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17099EE2">
          <v:line id="_x0000_s1048" style="position:absolute;z-index:251657728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6121F" w14:textId="77777777" w:rsidR="00B34EF0" w:rsidRDefault="00B34EF0">
      <w:r>
        <w:separator/>
      </w:r>
    </w:p>
  </w:endnote>
  <w:endnote w:type="continuationSeparator" w:id="0">
    <w:p w14:paraId="71DF81C0" w14:textId="77777777" w:rsidR="00B34EF0" w:rsidRDefault="00B34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3C66A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A1F7C31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4C1B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376028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7D0D92BA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0CC2F192" w14:textId="0A1DA7FA" w:rsidR="0050736E" w:rsidRPr="00287963" w:rsidRDefault="00287963">
    <w:pPr>
      <w:pStyle w:val="Voettekst"/>
      <w:rPr>
        <w:rFonts w:ascii="Arial" w:hAnsi="Arial" w:cs="Arial"/>
        <w:sz w:val="20"/>
        <w:szCs w:val="20"/>
      </w:rPr>
    </w:pPr>
    <w:r>
      <w:tab/>
    </w:r>
    <w:r>
      <w:tab/>
    </w:r>
    <w:r w:rsidRPr="00287963">
      <w:rPr>
        <w:rFonts w:ascii="Arial" w:hAnsi="Arial" w:cs="Arial"/>
        <w:sz w:val="20"/>
        <w:szCs w:val="20"/>
      </w:rPr>
      <w:tab/>
      <w:t>202</w:t>
    </w:r>
    <w:r w:rsidR="00747CDA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601FE" w14:textId="77777777" w:rsidR="00B34EF0" w:rsidRDefault="00B34EF0">
      <w:r>
        <w:separator/>
      </w:r>
    </w:p>
  </w:footnote>
  <w:footnote w:type="continuationSeparator" w:id="0">
    <w:p w14:paraId="0990E7F8" w14:textId="77777777" w:rsidR="00B34EF0" w:rsidRDefault="00B34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56E0C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355BAC4F" w14:textId="77777777" w:rsidR="0050736E" w:rsidRPr="00D436E8" w:rsidRDefault="005F0BD1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18177B73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57E7A1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6C3BCEF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4D7F0F8D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1D2784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1E8474F5" w14:textId="77777777" w:rsidR="00AB5EB9" w:rsidRPr="00AB5EB9" w:rsidRDefault="00D7052B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3404C8">
                  <w:rPr>
                    <w:rFonts w:ascii="Arial" w:hAnsi="Arial" w:cs="Arial"/>
                    <w:b/>
                    <w:sz w:val="22"/>
                    <w:szCs w:val="22"/>
                  </w:rPr>
                  <w:t>Team</w:t>
                </w:r>
              </w:p>
              <w:p w14:paraId="5A87A196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0246235">
    <w:abstractNumId w:val="2"/>
  </w:num>
  <w:num w:numId="2" w16cid:durableId="658004378">
    <w:abstractNumId w:val="8"/>
  </w:num>
  <w:num w:numId="3" w16cid:durableId="1105491958">
    <w:abstractNumId w:val="3"/>
  </w:num>
  <w:num w:numId="4" w16cid:durableId="2000692845">
    <w:abstractNumId w:val="12"/>
  </w:num>
  <w:num w:numId="5" w16cid:durableId="1298410734">
    <w:abstractNumId w:val="10"/>
  </w:num>
  <w:num w:numId="6" w16cid:durableId="1531527685">
    <w:abstractNumId w:val="9"/>
  </w:num>
  <w:num w:numId="7" w16cid:durableId="1887715270">
    <w:abstractNumId w:val="5"/>
  </w:num>
  <w:num w:numId="8" w16cid:durableId="1189370966">
    <w:abstractNumId w:val="4"/>
  </w:num>
  <w:num w:numId="9" w16cid:durableId="408888304">
    <w:abstractNumId w:val="11"/>
  </w:num>
  <w:num w:numId="10" w16cid:durableId="1940024708">
    <w:abstractNumId w:val="6"/>
  </w:num>
  <w:num w:numId="11" w16cid:durableId="76869839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013918305">
    <w:abstractNumId w:val="7"/>
  </w:num>
  <w:num w:numId="13" w16cid:durableId="2119252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6tDCp91+cfm7kl+5qxdONiNzmRjZgyl6Uz+8FeA5EAGfgZc26rmctU8hgB6LdnOwj1hb36a9HxCtOvdonWRqog==" w:salt="eom/9GB12HpbH2r4mCcvfw==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527EC"/>
    <w:rsid w:val="00072989"/>
    <w:rsid w:val="000B4204"/>
    <w:rsid w:val="000E7734"/>
    <w:rsid w:val="00101ACC"/>
    <w:rsid w:val="00124764"/>
    <w:rsid w:val="001A5483"/>
    <w:rsid w:val="001D2784"/>
    <w:rsid w:val="00227773"/>
    <w:rsid w:val="00232D30"/>
    <w:rsid w:val="00254188"/>
    <w:rsid w:val="00255C21"/>
    <w:rsid w:val="002715D6"/>
    <w:rsid w:val="00287963"/>
    <w:rsid w:val="003404C8"/>
    <w:rsid w:val="00347475"/>
    <w:rsid w:val="00365959"/>
    <w:rsid w:val="003747C1"/>
    <w:rsid w:val="00376028"/>
    <w:rsid w:val="003943FF"/>
    <w:rsid w:val="003E3299"/>
    <w:rsid w:val="00403C13"/>
    <w:rsid w:val="00482264"/>
    <w:rsid w:val="00487D43"/>
    <w:rsid w:val="0050736E"/>
    <w:rsid w:val="005538BF"/>
    <w:rsid w:val="00580B78"/>
    <w:rsid w:val="005C1E53"/>
    <w:rsid w:val="005F0BD1"/>
    <w:rsid w:val="00615814"/>
    <w:rsid w:val="00630E5C"/>
    <w:rsid w:val="006B7AE8"/>
    <w:rsid w:val="006C07D3"/>
    <w:rsid w:val="006E36AA"/>
    <w:rsid w:val="00744A50"/>
    <w:rsid w:val="00747CDA"/>
    <w:rsid w:val="00750623"/>
    <w:rsid w:val="00786B44"/>
    <w:rsid w:val="00837B03"/>
    <w:rsid w:val="008826C9"/>
    <w:rsid w:val="00895133"/>
    <w:rsid w:val="008D0AEE"/>
    <w:rsid w:val="008F4F33"/>
    <w:rsid w:val="0090196A"/>
    <w:rsid w:val="00912CC3"/>
    <w:rsid w:val="009171F7"/>
    <w:rsid w:val="0095758A"/>
    <w:rsid w:val="009A0B8C"/>
    <w:rsid w:val="00A00732"/>
    <w:rsid w:val="00A81890"/>
    <w:rsid w:val="00AB0061"/>
    <w:rsid w:val="00AB3BC5"/>
    <w:rsid w:val="00AB5EB9"/>
    <w:rsid w:val="00AC3BFC"/>
    <w:rsid w:val="00AC5736"/>
    <w:rsid w:val="00AF638E"/>
    <w:rsid w:val="00B34EF0"/>
    <w:rsid w:val="00B40CDD"/>
    <w:rsid w:val="00B92AFE"/>
    <w:rsid w:val="00BC4F8C"/>
    <w:rsid w:val="00BF1144"/>
    <w:rsid w:val="00BF394E"/>
    <w:rsid w:val="00C017DF"/>
    <w:rsid w:val="00C5793A"/>
    <w:rsid w:val="00CF5B5D"/>
    <w:rsid w:val="00D277FB"/>
    <w:rsid w:val="00D436E8"/>
    <w:rsid w:val="00D7052B"/>
    <w:rsid w:val="00DA5D3F"/>
    <w:rsid w:val="00DB7EF0"/>
    <w:rsid w:val="00E80E79"/>
    <w:rsid w:val="00EA7502"/>
    <w:rsid w:val="00ED2F51"/>
    <w:rsid w:val="00EE66ED"/>
    <w:rsid w:val="00F26A9E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4269A536"/>
  <w15:chartTrackingRefBased/>
  <w15:docId w15:val="{4B5D0642-0C4C-40F6-9F9C-6D4F113A8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SharedWithUsers xmlns="a811006f-1c16-41b7-b921-4a643f9d9ecc">
      <UserInfo>
        <DisplayName/>
        <AccountId xsi:nil="true"/>
        <AccountType/>
      </UserInfo>
    </SharedWithUsers>
    <MediaLengthInSeconds xmlns="e7f54076-5645-4b12-91ec-c3d4a8cb9c6b" xsi:nil="true"/>
  </documentManagement>
</p:properties>
</file>

<file path=customXml/itemProps1.xml><?xml version="1.0" encoding="utf-8"?>
<ds:datastoreItem xmlns:ds="http://schemas.openxmlformats.org/officeDocument/2006/customXml" ds:itemID="{88CBEE35-4ECD-494A-8F03-267FFD3B4E1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DF1E38C-74F1-4B56-A7CF-C9DC89B8A782}"/>
</file>

<file path=customXml/itemProps3.xml><?xml version="1.0" encoding="utf-8"?>
<ds:datastoreItem xmlns:ds="http://schemas.openxmlformats.org/officeDocument/2006/customXml" ds:itemID="{80553288-9668-4DC0-9DD6-7CD9E65D56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2B8AB9-70D5-431E-A08F-A47562E60236}">
  <ds:schemaRefs>
    <ds:schemaRef ds:uri="e7f54076-5645-4b12-91ec-c3d4a8cb9c6b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a811006f-1c16-41b7-b921-4a643f9d9ecc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protocol-plicht-teams-l</dc:title>
  <dc:subject/>
  <dc:creator>fortgensi</dc:creator>
  <cp:keywords/>
  <cp:lastModifiedBy>Cindy Heijligers | KNHS</cp:lastModifiedBy>
  <cp:revision>2</cp:revision>
  <cp:lastPrinted>2012-11-20T13:45:00Z</cp:lastPrinted>
  <dcterms:created xsi:type="dcterms:W3CDTF">2024-02-24T13:00:00Z</dcterms:created>
  <dcterms:modified xsi:type="dcterms:W3CDTF">2024-02-24T13:00:00Z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  <property fmtid="{D5CDD505-2E9C-101B-9397-08002B2CF9AE}" pid="4" name="Order">
    <vt:r8>8660700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